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EAD" w:rsidRDefault="00640EAD" w:rsidP="007572CA">
      <w:pPr>
        <w:jc w:val="center"/>
        <w:rPr>
          <w:b/>
          <w:bCs/>
          <w:sz w:val="36"/>
          <w:szCs w:val="36"/>
        </w:rPr>
      </w:pPr>
    </w:p>
    <w:p w:rsidR="00640EAD" w:rsidRDefault="001F18A4" w:rsidP="007572CA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inline distT="0" distB="0" distL="0" distR="0">
            <wp:extent cx="723900" cy="962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EAD" w:rsidRDefault="00640EAD" w:rsidP="007572CA">
      <w:pPr>
        <w:jc w:val="center"/>
        <w:rPr>
          <w:b/>
          <w:bCs/>
          <w:sz w:val="36"/>
          <w:szCs w:val="36"/>
        </w:rPr>
      </w:pPr>
    </w:p>
    <w:p w:rsidR="00640EAD" w:rsidRDefault="00640EAD" w:rsidP="007572CA">
      <w:pPr>
        <w:jc w:val="center"/>
        <w:rPr>
          <w:b/>
          <w:bCs/>
          <w:sz w:val="36"/>
          <w:szCs w:val="36"/>
        </w:rPr>
      </w:pPr>
    </w:p>
    <w:p w:rsidR="00640EAD" w:rsidRDefault="00640EAD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АДМИНИСТРАЦИЯ</w:t>
      </w:r>
    </w:p>
    <w:p w:rsidR="00640EAD" w:rsidRDefault="00640EAD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ПАВЛО-КУРАКИНСКОГО СЕЛЬСОВЕТА</w:t>
      </w:r>
    </w:p>
    <w:p w:rsidR="00640EAD" w:rsidRDefault="00640EAD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ГОРОДИЩЕНСКОГО РАЙОНА</w:t>
      </w:r>
    </w:p>
    <w:p w:rsidR="00640EAD" w:rsidRDefault="00640EAD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ПЕНЗЕНСКОЙ </w:t>
      </w:r>
      <w:r w:rsidRPr="000D2680">
        <w:rPr>
          <w:b/>
          <w:bCs/>
          <w:sz w:val="36"/>
          <w:szCs w:val="36"/>
        </w:rPr>
        <w:t>ОБЛАСТИ</w:t>
      </w:r>
    </w:p>
    <w:p w:rsidR="00640EAD" w:rsidRDefault="00640EAD" w:rsidP="007572CA">
      <w:pPr>
        <w:jc w:val="center"/>
        <w:rPr>
          <w:b/>
          <w:bCs/>
          <w:sz w:val="32"/>
          <w:szCs w:val="32"/>
        </w:rPr>
      </w:pPr>
    </w:p>
    <w:p w:rsidR="00640EAD" w:rsidRDefault="00D91A11" w:rsidP="007572CA">
      <w:pPr>
        <w:jc w:val="center"/>
        <w:rPr>
          <w:b/>
          <w:bCs/>
          <w:sz w:val="32"/>
          <w:szCs w:val="32"/>
        </w:rPr>
      </w:pPr>
      <w:r w:rsidRPr="00D91A1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15.85pt;width:111.1pt;height:33.4pt;z-index:251658240;mso-wrap-distance-left:9.05pt;mso-wrap-distance-right:9.05pt" stroked="f">
            <v:fill color2="black"/>
            <v:textbox style="mso-next-textbox:#_x0000_s1026" inset="0,0,0,0">
              <w:txbxContent>
                <w:p w:rsidR="0023053F" w:rsidRPr="0023053F" w:rsidRDefault="0023053F" w:rsidP="0023053F">
                  <w:pPr>
                    <w:rPr>
                      <w:i/>
                    </w:rPr>
                  </w:pPr>
                </w:p>
              </w:txbxContent>
            </v:textbox>
          </v:shape>
        </w:pict>
      </w:r>
      <w:r w:rsidR="00640EAD" w:rsidRPr="008D62FA">
        <w:rPr>
          <w:b/>
          <w:bCs/>
          <w:sz w:val="32"/>
          <w:szCs w:val="32"/>
        </w:rPr>
        <w:t>ПОСТАНОВЛЕНИЕ</w:t>
      </w:r>
    </w:p>
    <w:p w:rsidR="00640EAD" w:rsidRPr="008D62FA" w:rsidRDefault="00640EAD" w:rsidP="007572CA">
      <w:pPr>
        <w:jc w:val="center"/>
        <w:rPr>
          <w:b/>
          <w:bCs/>
          <w:sz w:val="32"/>
          <w:szCs w:val="32"/>
        </w:rPr>
      </w:pPr>
    </w:p>
    <w:p w:rsidR="00640EAD" w:rsidRPr="009148C8" w:rsidRDefault="00640EAD" w:rsidP="007572CA">
      <w:pPr>
        <w:jc w:val="center"/>
      </w:pPr>
    </w:p>
    <w:p w:rsidR="00640EAD" w:rsidRPr="00BB1B14" w:rsidRDefault="00640EAD" w:rsidP="00230958">
      <w:pPr>
        <w:spacing w:line="192" w:lineRule="auto"/>
        <w:jc w:val="center"/>
        <w:rPr>
          <w:sz w:val="28"/>
          <w:szCs w:val="28"/>
          <w:u w:val="single"/>
        </w:rPr>
      </w:pPr>
      <w:r w:rsidRPr="00BB1B14">
        <w:rPr>
          <w:sz w:val="28"/>
          <w:szCs w:val="28"/>
          <w:u w:val="single"/>
        </w:rPr>
        <w:t xml:space="preserve">от </w:t>
      </w:r>
      <w:r w:rsidR="00DF4417">
        <w:rPr>
          <w:sz w:val="28"/>
          <w:szCs w:val="28"/>
          <w:u w:val="single"/>
        </w:rPr>
        <w:t>10.06</w:t>
      </w:r>
      <w:r w:rsidR="00060010">
        <w:rPr>
          <w:sz w:val="28"/>
          <w:szCs w:val="28"/>
          <w:u w:val="single"/>
        </w:rPr>
        <w:t>.2020</w:t>
      </w:r>
      <w:r w:rsidRPr="00BB1B14">
        <w:rPr>
          <w:sz w:val="28"/>
          <w:szCs w:val="28"/>
          <w:u w:val="single"/>
        </w:rPr>
        <w:t xml:space="preserve"> № </w:t>
      </w:r>
      <w:r w:rsidR="00DF4417">
        <w:rPr>
          <w:sz w:val="28"/>
          <w:szCs w:val="28"/>
          <w:u w:val="single"/>
        </w:rPr>
        <w:t>44</w:t>
      </w:r>
    </w:p>
    <w:p w:rsidR="00640EAD" w:rsidRPr="008D62FA" w:rsidRDefault="00640EAD" w:rsidP="007572CA">
      <w:pPr>
        <w:jc w:val="center"/>
        <w:rPr>
          <w:sz w:val="24"/>
          <w:szCs w:val="24"/>
        </w:rPr>
      </w:pPr>
      <w:r w:rsidRPr="008D62FA">
        <w:rPr>
          <w:sz w:val="24"/>
          <w:szCs w:val="24"/>
        </w:rPr>
        <w:t xml:space="preserve">с. </w:t>
      </w:r>
      <w:r>
        <w:rPr>
          <w:sz w:val="24"/>
          <w:szCs w:val="24"/>
        </w:rPr>
        <w:t>Павло-Куракино</w:t>
      </w:r>
    </w:p>
    <w:p w:rsidR="0023053F" w:rsidRDefault="0023053F" w:rsidP="0023053F">
      <w:pPr>
        <w:pStyle w:val="1"/>
        <w:jc w:val="center"/>
        <w:rPr>
          <w:b/>
          <w:sz w:val="28"/>
          <w:szCs w:val="28"/>
        </w:rPr>
      </w:pPr>
    </w:p>
    <w:p w:rsidR="00060010" w:rsidRDefault="000762F6" w:rsidP="0006001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Павло-Куракинского сельсовета Городищенского района Пензенской области </w:t>
      </w:r>
      <w:r w:rsidR="00060010" w:rsidRPr="00060010">
        <w:rPr>
          <w:b/>
          <w:sz w:val="28"/>
          <w:szCs w:val="28"/>
        </w:rPr>
        <w:t>от 05.03.2020 № 13</w:t>
      </w:r>
      <w:r w:rsidR="000600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060010" w:rsidRPr="0023053F">
        <w:rPr>
          <w:b/>
          <w:sz w:val="28"/>
          <w:szCs w:val="28"/>
        </w:rPr>
        <w:t xml:space="preserve">О проведении месячника по благоустройству и санитарной очистке  населённых пунктов </w:t>
      </w:r>
      <w:r w:rsidR="00060010">
        <w:rPr>
          <w:b/>
          <w:sz w:val="28"/>
          <w:szCs w:val="28"/>
        </w:rPr>
        <w:t xml:space="preserve">Павло-Куракинского сельсовета </w:t>
      </w:r>
    </w:p>
    <w:p w:rsidR="0023053F" w:rsidRPr="0023053F" w:rsidRDefault="00060010" w:rsidP="00060010">
      <w:pPr>
        <w:pStyle w:val="1"/>
        <w:jc w:val="center"/>
        <w:rPr>
          <w:b/>
          <w:sz w:val="28"/>
          <w:szCs w:val="28"/>
        </w:rPr>
      </w:pPr>
      <w:r w:rsidRPr="0023053F">
        <w:rPr>
          <w:b/>
          <w:sz w:val="28"/>
          <w:szCs w:val="28"/>
        </w:rPr>
        <w:t>Городищенского района Пензенской области</w:t>
      </w:r>
      <w:r w:rsidR="000762F6">
        <w:rPr>
          <w:b/>
          <w:sz w:val="28"/>
          <w:szCs w:val="28"/>
        </w:rPr>
        <w:t>»</w:t>
      </w:r>
    </w:p>
    <w:p w:rsidR="0023053F" w:rsidRPr="00F665E9" w:rsidRDefault="0023053F" w:rsidP="0023053F">
      <w:pPr>
        <w:rPr>
          <w:rFonts w:ascii="Arial" w:hAnsi="Arial" w:cs="Arial"/>
          <w:b/>
          <w:bCs/>
          <w:i/>
          <w:iCs/>
          <w:sz w:val="28"/>
          <w:szCs w:val="28"/>
          <w:lang w:eastAsia="en-US"/>
        </w:rPr>
      </w:pPr>
    </w:p>
    <w:p w:rsidR="0023053F" w:rsidRDefault="0023053F" w:rsidP="000762F6">
      <w:pPr>
        <w:widowControl/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762F6">
        <w:rPr>
          <w:sz w:val="28"/>
          <w:szCs w:val="28"/>
        </w:rPr>
        <w:t>Р</w:t>
      </w:r>
      <w:r>
        <w:rPr>
          <w:sz w:val="28"/>
          <w:szCs w:val="28"/>
        </w:rPr>
        <w:t>уководствуясь статьей 21 Устава Павло-Куракинского сельсовета Городищенского района Пензенской области,</w:t>
      </w:r>
    </w:p>
    <w:p w:rsidR="000762F6" w:rsidRDefault="000762F6" w:rsidP="000762F6">
      <w:pPr>
        <w:widowControl/>
        <w:ind w:firstLine="284"/>
        <w:jc w:val="both"/>
        <w:rPr>
          <w:b/>
          <w:sz w:val="28"/>
          <w:szCs w:val="28"/>
        </w:rPr>
      </w:pPr>
    </w:p>
    <w:p w:rsidR="0023053F" w:rsidRDefault="0023053F" w:rsidP="0023053F">
      <w:pPr>
        <w:ind w:firstLine="709"/>
        <w:jc w:val="center"/>
        <w:rPr>
          <w:b/>
          <w:sz w:val="28"/>
          <w:szCs w:val="28"/>
        </w:rPr>
      </w:pPr>
      <w:r w:rsidRPr="00C9019C">
        <w:rPr>
          <w:b/>
          <w:sz w:val="28"/>
          <w:szCs w:val="28"/>
        </w:rPr>
        <w:t>администрация постановляет:</w:t>
      </w:r>
    </w:p>
    <w:p w:rsidR="0023053F" w:rsidRPr="00060010" w:rsidRDefault="0023053F" w:rsidP="00060010">
      <w:pPr>
        <w:pStyle w:val="1"/>
        <w:ind w:left="426"/>
        <w:rPr>
          <w:sz w:val="28"/>
          <w:szCs w:val="28"/>
        </w:rPr>
      </w:pPr>
    </w:p>
    <w:p w:rsidR="00B621E6" w:rsidRPr="00060010" w:rsidRDefault="00B621E6" w:rsidP="00DF4417">
      <w:pPr>
        <w:pStyle w:val="1"/>
        <w:numPr>
          <w:ilvl w:val="0"/>
          <w:numId w:val="3"/>
        </w:numPr>
        <w:ind w:left="0" w:firstLine="426"/>
        <w:rPr>
          <w:sz w:val="28"/>
          <w:szCs w:val="28"/>
        </w:rPr>
      </w:pPr>
      <w:bookmarkStart w:id="0" w:name="sub_1"/>
      <w:r w:rsidRPr="00060010">
        <w:rPr>
          <w:sz w:val="28"/>
          <w:szCs w:val="28"/>
        </w:rPr>
        <w:t xml:space="preserve">Внести в </w:t>
      </w:r>
      <w:r w:rsidR="00DF4417">
        <w:rPr>
          <w:sz w:val="28"/>
          <w:szCs w:val="28"/>
        </w:rPr>
        <w:t>постановление</w:t>
      </w:r>
      <w:r w:rsidRPr="00060010">
        <w:rPr>
          <w:sz w:val="28"/>
          <w:szCs w:val="28"/>
        </w:rPr>
        <w:t xml:space="preserve"> администрации Павло-Куракинского сельсовета Городищенского района Пензенской области  </w:t>
      </w:r>
      <w:r w:rsidR="00060010" w:rsidRPr="00060010">
        <w:rPr>
          <w:sz w:val="28"/>
          <w:szCs w:val="28"/>
        </w:rPr>
        <w:t>от 05.03.2020 № 13 «О проведении месячника по благоустройству и санитарной очистке  населённых пунктов Павло-Куракинского сельсовета Городищенского района Пензенской области»</w:t>
      </w:r>
      <w:r w:rsidR="00060010">
        <w:rPr>
          <w:sz w:val="28"/>
          <w:szCs w:val="28"/>
        </w:rPr>
        <w:t xml:space="preserve"> </w:t>
      </w:r>
      <w:r w:rsidR="00DF4417">
        <w:rPr>
          <w:sz w:val="28"/>
          <w:szCs w:val="28"/>
        </w:rPr>
        <w:t xml:space="preserve">следующие </w:t>
      </w:r>
      <w:r w:rsidRPr="00060010">
        <w:rPr>
          <w:sz w:val="28"/>
          <w:szCs w:val="28"/>
        </w:rPr>
        <w:t>изменения:</w:t>
      </w:r>
    </w:p>
    <w:bookmarkEnd w:id="0"/>
    <w:p w:rsidR="00DF4417" w:rsidRPr="00DF4417" w:rsidRDefault="00DF4417" w:rsidP="00DF4417">
      <w:pPr>
        <w:pStyle w:val="af0"/>
        <w:ind w:left="0" w:firstLine="426"/>
        <w:jc w:val="both"/>
        <w:rPr>
          <w:sz w:val="28"/>
          <w:szCs w:val="28"/>
        </w:rPr>
      </w:pPr>
      <w:r w:rsidRPr="00DF4417">
        <w:rPr>
          <w:sz w:val="28"/>
          <w:szCs w:val="28"/>
        </w:rPr>
        <w:t xml:space="preserve">«1.1. П.1 изложить в новой редакции «Установить проведение  субботника по Павло-Куракинскому сельсовету Городищенского района Пензенской области  20  июня 2020 года.». </w:t>
      </w:r>
    </w:p>
    <w:p w:rsidR="00DF4417" w:rsidRPr="00DF4417" w:rsidRDefault="00DF4417" w:rsidP="00DF4417">
      <w:pPr>
        <w:pStyle w:val="af0"/>
        <w:numPr>
          <w:ilvl w:val="0"/>
          <w:numId w:val="3"/>
        </w:numPr>
        <w:ind w:left="0" w:firstLine="426"/>
        <w:jc w:val="both"/>
        <w:rPr>
          <w:sz w:val="28"/>
          <w:szCs w:val="28"/>
        </w:rPr>
      </w:pPr>
      <w:r w:rsidRPr="00DF4417">
        <w:rPr>
          <w:sz w:val="28"/>
          <w:szCs w:val="28"/>
        </w:rPr>
        <w:t xml:space="preserve">Признать утратившим силу постановление администрации Городищенского района от 14.05.2020 № 36 «О внесении изменений в постановление администрации Павло-Куракинского сельсовета Городищенского района Пензенской области от 05.03.2020 № 13 «О проведении месячника по благоустройству и санитарной очистке  населённых пунктов Павло-Куракинского сельсовета Городищенского района Пензенской </w:t>
      </w:r>
      <w:r w:rsidRPr="00DF4417">
        <w:rPr>
          <w:sz w:val="28"/>
          <w:szCs w:val="28"/>
        </w:rPr>
        <w:lastRenderedPageBreak/>
        <w:t>области».</w:t>
      </w:r>
    </w:p>
    <w:p w:rsidR="002B12FB" w:rsidRPr="00DF4417" w:rsidRDefault="0023053F" w:rsidP="00DF4417">
      <w:pPr>
        <w:pStyle w:val="af0"/>
        <w:numPr>
          <w:ilvl w:val="0"/>
          <w:numId w:val="3"/>
        </w:numPr>
        <w:ind w:left="0" w:firstLine="426"/>
        <w:jc w:val="both"/>
        <w:rPr>
          <w:sz w:val="28"/>
          <w:szCs w:val="28"/>
        </w:rPr>
      </w:pPr>
      <w:r w:rsidRPr="00DF4417">
        <w:rPr>
          <w:sz w:val="28"/>
          <w:lang w:eastAsia="en-US"/>
        </w:rPr>
        <w:t xml:space="preserve">Настоящее постановление  опубликовать   в  информационном бюллетене Комитета местного самоуправления Павло-Куракинского сельсовета  Городищенского района  Пензенской области «Павло-Куракинские вести» и  </w:t>
      </w:r>
      <w:r w:rsidRPr="00DF4417">
        <w:rPr>
          <w:sz w:val="28"/>
          <w:szCs w:val="28"/>
        </w:rPr>
        <w:t>разместить (опубликовать) на официальном сайте  администрации Павло-Куракинского сельсовета Городищенского района Пензенской области в информационно-телекоммуникационной сети «Интернет».</w:t>
      </w:r>
      <w:r w:rsidRPr="00DF4417">
        <w:rPr>
          <w:sz w:val="28"/>
          <w:lang w:eastAsia="en-US"/>
        </w:rPr>
        <w:t xml:space="preserve"> </w:t>
      </w:r>
    </w:p>
    <w:p w:rsidR="00640EAD" w:rsidRPr="002B12FB" w:rsidRDefault="00640EAD" w:rsidP="00DF4417">
      <w:pPr>
        <w:pStyle w:val="ConsPlusNormal"/>
        <w:numPr>
          <w:ilvl w:val="0"/>
          <w:numId w:val="3"/>
        </w:numPr>
        <w:spacing w:line="223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51481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Главу</w:t>
      </w:r>
      <w:r w:rsidRPr="0095148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6456F9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6456F9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951481">
        <w:rPr>
          <w:rFonts w:ascii="Times New Roman" w:hAnsi="Times New Roman" w:cs="Times New Roman"/>
          <w:sz w:val="28"/>
          <w:szCs w:val="28"/>
        </w:rPr>
        <w:t>Городищенского района Пензенской области</w:t>
      </w:r>
      <w:r w:rsidRPr="00DF47CB">
        <w:rPr>
          <w:rFonts w:ascii="Times New Roman" w:hAnsi="Times New Roman" w:cs="Times New Roman"/>
          <w:sz w:val="28"/>
          <w:szCs w:val="28"/>
        </w:rPr>
        <w:t>.</w:t>
      </w:r>
    </w:p>
    <w:p w:rsidR="00640EAD" w:rsidRDefault="00640EAD" w:rsidP="00174CE5">
      <w:pPr>
        <w:widowControl/>
        <w:spacing w:line="223" w:lineRule="auto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503"/>
        <w:gridCol w:w="5351"/>
      </w:tblGrid>
      <w:tr w:rsidR="00640EAD" w:rsidTr="000F7DFA">
        <w:tc>
          <w:tcPr>
            <w:tcW w:w="4503" w:type="dxa"/>
          </w:tcPr>
          <w:p w:rsidR="00640EAD" w:rsidRDefault="001F18A4" w:rsidP="007572CA">
            <w:pPr>
              <w:widowControl/>
              <w:rPr>
                <w:sz w:val="28"/>
              </w:rPr>
            </w:pPr>
            <w:r>
              <w:rPr>
                <w:sz w:val="28"/>
              </w:rPr>
              <w:t>И.о. Главы</w:t>
            </w:r>
            <w:r w:rsidR="00640EAD">
              <w:rPr>
                <w:sz w:val="28"/>
              </w:rPr>
              <w:t xml:space="preserve"> администрации </w:t>
            </w:r>
          </w:p>
          <w:p w:rsidR="00640EAD" w:rsidRDefault="00640EAD" w:rsidP="007572CA">
            <w:pPr>
              <w:widowControl/>
              <w:rPr>
                <w:sz w:val="28"/>
              </w:rPr>
            </w:pPr>
            <w:r>
              <w:rPr>
                <w:sz w:val="28"/>
              </w:rPr>
              <w:t>Павло-Куракинского сельсовета Городищенского района Пензенской области</w:t>
            </w:r>
          </w:p>
        </w:tc>
        <w:tc>
          <w:tcPr>
            <w:tcW w:w="5351" w:type="dxa"/>
          </w:tcPr>
          <w:p w:rsidR="00640EAD" w:rsidRDefault="00640EAD" w:rsidP="009E2586">
            <w:pPr>
              <w:widowControl/>
              <w:jc w:val="right"/>
              <w:rPr>
                <w:sz w:val="28"/>
              </w:rPr>
            </w:pPr>
          </w:p>
          <w:p w:rsidR="00640EAD" w:rsidRDefault="00640EAD" w:rsidP="00CC22C0">
            <w:pPr>
              <w:widowControl/>
              <w:rPr>
                <w:sz w:val="28"/>
              </w:rPr>
            </w:pPr>
          </w:p>
          <w:p w:rsidR="00640EAD" w:rsidRDefault="00640EAD" w:rsidP="007572CA">
            <w:pPr>
              <w:rPr>
                <w:sz w:val="28"/>
              </w:rPr>
            </w:pPr>
          </w:p>
          <w:p w:rsidR="00640EAD" w:rsidRPr="007572CA" w:rsidRDefault="00640EAD" w:rsidP="007572C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А. М. Капьев</w:t>
            </w:r>
          </w:p>
        </w:tc>
      </w:tr>
    </w:tbl>
    <w:p w:rsidR="00640EAD" w:rsidRDefault="00640EAD">
      <w:pPr>
        <w:widowControl/>
        <w:rPr>
          <w:sz w:val="28"/>
        </w:rPr>
        <w:sectPr w:rsidR="00640EAD" w:rsidSect="002B12FB">
          <w:headerReference w:type="default" r:id="rId8"/>
          <w:endnotePr>
            <w:numFmt w:val="decimal"/>
          </w:endnotePr>
          <w:pgSz w:w="11907" w:h="16840"/>
          <w:pgMar w:top="1134" w:right="851" w:bottom="851" w:left="1418" w:header="720" w:footer="720" w:gutter="0"/>
          <w:cols w:space="720"/>
          <w:titlePg/>
        </w:sectPr>
      </w:pPr>
    </w:p>
    <w:p w:rsidR="00640EAD" w:rsidRPr="00DF4417" w:rsidRDefault="00640EAD" w:rsidP="00DF4417">
      <w:pPr>
        <w:tabs>
          <w:tab w:val="left" w:pos="6030"/>
        </w:tabs>
        <w:rPr>
          <w:sz w:val="24"/>
          <w:szCs w:val="24"/>
        </w:rPr>
      </w:pPr>
    </w:p>
    <w:sectPr w:rsidR="00640EAD" w:rsidRPr="00DF4417" w:rsidSect="002B12FB">
      <w:headerReference w:type="first" r:id="rId9"/>
      <w:pgSz w:w="16838" w:h="11906" w:orient="landscape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340" w:rsidRDefault="001C3340">
      <w:r>
        <w:separator/>
      </w:r>
    </w:p>
  </w:endnote>
  <w:endnote w:type="continuationSeparator" w:id="0">
    <w:p w:rsidR="001C3340" w:rsidRDefault="001C3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340" w:rsidRDefault="001C3340">
      <w:r>
        <w:separator/>
      </w:r>
    </w:p>
  </w:footnote>
  <w:footnote w:type="continuationSeparator" w:id="0">
    <w:p w:rsidR="001C3340" w:rsidRDefault="001C33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53F" w:rsidRDefault="00D91A11">
    <w:pPr>
      <w:pStyle w:val="a3"/>
      <w:jc w:val="center"/>
    </w:pPr>
    <w:fldSimple w:instr="PAGE   \* MERGEFORMAT">
      <w:r w:rsidR="00DF4417">
        <w:rPr>
          <w:noProof/>
        </w:rPr>
        <w:t>2</w:t>
      </w:r>
    </w:fldSimple>
  </w:p>
  <w:p w:rsidR="0023053F" w:rsidRDefault="002305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53F" w:rsidRDefault="002305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2A0C"/>
    <w:multiLevelType w:val="hybridMultilevel"/>
    <w:tmpl w:val="7E4E1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D5D64"/>
    <w:multiLevelType w:val="hybridMultilevel"/>
    <w:tmpl w:val="DB34F2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F8B52BE"/>
    <w:multiLevelType w:val="multilevel"/>
    <w:tmpl w:val="79B0E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944CE"/>
    <w:rsid w:val="000029CE"/>
    <w:rsid w:val="00020818"/>
    <w:rsid w:val="00027280"/>
    <w:rsid w:val="00031C41"/>
    <w:rsid w:val="000325C2"/>
    <w:rsid w:val="000525A2"/>
    <w:rsid w:val="00060010"/>
    <w:rsid w:val="0007465D"/>
    <w:rsid w:val="000762F6"/>
    <w:rsid w:val="0009536F"/>
    <w:rsid w:val="00096505"/>
    <w:rsid w:val="000A300F"/>
    <w:rsid w:val="000B509D"/>
    <w:rsid w:val="000C0622"/>
    <w:rsid w:val="000C7EDC"/>
    <w:rsid w:val="000D25ED"/>
    <w:rsid w:val="000D2680"/>
    <w:rsid w:val="000D2C92"/>
    <w:rsid w:val="000D78F6"/>
    <w:rsid w:val="000F1106"/>
    <w:rsid w:val="000F7DFA"/>
    <w:rsid w:val="00107C97"/>
    <w:rsid w:val="00117E34"/>
    <w:rsid w:val="00140A7D"/>
    <w:rsid w:val="00155D02"/>
    <w:rsid w:val="001704BE"/>
    <w:rsid w:val="00171078"/>
    <w:rsid w:val="00174108"/>
    <w:rsid w:val="00174CE5"/>
    <w:rsid w:val="00182344"/>
    <w:rsid w:val="001A629E"/>
    <w:rsid w:val="001B6FBE"/>
    <w:rsid w:val="001C3340"/>
    <w:rsid w:val="001D0A15"/>
    <w:rsid w:val="001D3054"/>
    <w:rsid w:val="001D41ED"/>
    <w:rsid w:val="001D5485"/>
    <w:rsid w:val="001D6867"/>
    <w:rsid w:val="001E369A"/>
    <w:rsid w:val="001F18A4"/>
    <w:rsid w:val="00213CCF"/>
    <w:rsid w:val="002157AF"/>
    <w:rsid w:val="0022252C"/>
    <w:rsid w:val="0023053F"/>
    <w:rsid w:val="00230958"/>
    <w:rsid w:val="00232137"/>
    <w:rsid w:val="002353D0"/>
    <w:rsid w:val="00235A3E"/>
    <w:rsid w:val="00236F6C"/>
    <w:rsid w:val="0024392F"/>
    <w:rsid w:val="00261E4C"/>
    <w:rsid w:val="002771B3"/>
    <w:rsid w:val="00281F1B"/>
    <w:rsid w:val="0028300F"/>
    <w:rsid w:val="00286669"/>
    <w:rsid w:val="002B12FB"/>
    <w:rsid w:val="002C3FDB"/>
    <w:rsid w:val="002D3FAC"/>
    <w:rsid w:val="002D4F57"/>
    <w:rsid w:val="002D6245"/>
    <w:rsid w:val="002D7C2B"/>
    <w:rsid w:val="002E4BBD"/>
    <w:rsid w:val="002F70DB"/>
    <w:rsid w:val="002F7816"/>
    <w:rsid w:val="00303398"/>
    <w:rsid w:val="00334C6A"/>
    <w:rsid w:val="00340083"/>
    <w:rsid w:val="00341D87"/>
    <w:rsid w:val="0034287D"/>
    <w:rsid w:val="00342F0A"/>
    <w:rsid w:val="00344ADB"/>
    <w:rsid w:val="00344D51"/>
    <w:rsid w:val="00345877"/>
    <w:rsid w:val="003537F6"/>
    <w:rsid w:val="00365790"/>
    <w:rsid w:val="00372FAB"/>
    <w:rsid w:val="003754ED"/>
    <w:rsid w:val="003969E6"/>
    <w:rsid w:val="003A044B"/>
    <w:rsid w:val="003A64EC"/>
    <w:rsid w:val="003B5702"/>
    <w:rsid w:val="003D2E5D"/>
    <w:rsid w:val="003E4B23"/>
    <w:rsid w:val="003E5626"/>
    <w:rsid w:val="003F0354"/>
    <w:rsid w:val="003F0507"/>
    <w:rsid w:val="003F59BF"/>
    <w:rsid w:val="004100C0"/>
    <w:rsid w:val="0041026A"/>
    <w:rsid w:val="00411AF1"/>
    <w:rsid w:val="00415395"/>
    <w:rsid w:val="00423475"/>
    <w:rsid w:val="004306A4"/>
    <w:rsid w:val="00437004"/>
    <w:rsid w:val="0044318E"/>
    <w:rsid w:val="00447A36"/>
    <w:rsid w:val="00450BA1"/>
    <w:rsid w:val="00452D06"/>
    <w:rsid w:val="00454D2B"/>
    <w:rsid w:val="00454EF5"/>
    <w:rsid w:val="00465D3F"/>
    <w:rsid w:val="0047500D"/>
    <w:rsid w:val="00497E03"/>
    <w:rsid w:val="004B73F1"/>
    <w:rsid w:val="004B7D20"/>
    <w:rsid w:val="004C4B83"/>
    <w:rsid w:val="004E1DDC"/>
    <w:rsid w:val="004E7717"/>
    <w:rsid w:val="005016D2"/>
    <w:rsid w:val="00503004"/>
    <w:rsid w:val="00546F8E"/>
    <w:rsid w:val="00562F87"/>
    <w:rsid w:val="0056514A"/>
    <w:rsid w:val="00572515"/>
    <w:rsid w:val="0057718B"/>
    <w:rsid w:val="00583AFB"/>
    <w:rsid w:val="00587096"/>
    <w:rsid w:val="00594FCB"/>
    <w:rsid w:val="005A0722"/>
    <w:rsid w:val="005A2390"/>
    <w:rsid w:val="005A4CEA"/>
    <w:rsid w:val="005A550F"/>
    <w:rsid w:val="005B45A1"/>
    <w:rsid w:val="005B77D2"/>
    <w:rsid w:val="005D201D"/>
    <w:rsid w:val="005D2CF7"/>
    <w:rsid w:val="005D7F94"/>
    <w:rsid w:val="005E6944"/>
    <w:rsid w:val="005F5071"/>
    <w:rsid w:val="006206E8"/>
    <w:rsid w:val="00627542"/>
    <w:rsid w:val="00640EAD"/>
    <w:rsid w:val="006456F9"/>
    <w:rsid w:val="006560A0"/>
    <w:rsid w:val="00661C58"/>
    <w:rsid w:val="006833CE"/>
    <w:rsid w:val="00683B5D"/>
    <w:rsid w:val="00691DCD"/>
    <w:rsid w:val="006C72B3"/>
    <w:rsid w:val="006D6D94"/>
    <w:rsid w:val="006E38B8"/>
    <w:rsid w:val="006F4022"/>
    <w:rsid w:val="006F70F2"/>
    <w:rsid w:val="0071195F"/>
    <w:rsid w:val="00711FC0"/>
    <w:rsid w:val="007177D9"/>
    <w:rsid w:val="00727F38"/>
    <w:rsid w:val="007329A6"/>
    <w:rsid w:val="00734716"/>
    <w:rsid w:val="00741100"/>
    <w:rsid w:val="00744759"/>
    <w:rsid w:val="00745ED5"/>
    <w:rsid w:val="007529A6"/>
    <w:rsid w:val="007572CA"/>
    <w:rsid w:val="007846EC"/>
    <w:rsid w:val="007912AF"/>
    <w:rsid w:val="007944CE"/>
    <w:rsid w:val="007A1CEB"/>
    <w:rsid w:val="007A729F"/>
    <w:rsid w:val="007B0200"/>
    <w:rsid w:val="007B512C"/>
    <w:rsid w:val="007D595D"/>
    <w:rsid w:val="007E3688"/>
    <w:rsid w:val="007F6F16"/>
    <w:rsid w:val="00802EB3"/>
    <w:rsid w:val="0084312E"/>
    <w:rsid w:val="00844369"/>
    <w:rsid w:val="00851919"/>
    <w:rsid w:val="00852CFA"/>
    <w:rsid w:val="00854596"/>
    <w:rsid w:val="00861E56"/>
    <w:rsid w:val="00863100"/>
    <w:rsid w:val="00871403"/>
    <w:rsid w:val="008742CD"/>
    <w:rsid w:val="008919E3"/>
    <w:rsid w:val="00892AB4"/>
    <w:rsid w:val="008B1E69"/>
    <w:rsid w:val="008C0F4B"/>
    <w:rsid w:val="008C5B98"/>
    <w:rsid w:val="008D073E"/>
    <w:rsid w:val="008D1666"/>
    <w:rsid w:val="008D62FA"/>
    <w:rsid w:val="008D78EF"/>
    <w:rsid w:val="008F68A6"/>
    <w:rsid w:val="00900F89"/>
    <w:rsid w:val="009010A4"/>
    <w:rsid w:val="00905523"/>
    <w:rsid w:val="00906CA7"/>
    <w:rsid w:val="009148C8"/>
    <w:rsid w:val="00914F82"/>
    <w:rsid w:val="009153BA"/>
    <w:rsid w:val="009154E6"/>
    <w:rsid w:val="00922670"/>
    <w:rsid w:val="00936283"/>
    <w:rsid w:val="00951481"/>
    <w:rsid w:val="00952CEB"/>
    <w:rsid w:val="009610AB"/>
    <w:rsid w:val="00964794"/>
    <w:rsid w:val="009650C5"/>
    <w:rsid w:val="0096634D"/>
    <w:rsid w:val="00972B4F"/>
    <w:rsid w:val="00974908"/>
    <w:rsid w:val="00975E45"/>
    <w:rsid w:val="009760B7"/>
    <w:rsid w:val="00984C19"/>
    <w:rsid w:val="0098596E"/>
    <w:rsid w:val="009923EA"/>
    <w:rsid w:val="009A5F18"/>
    <w:rsid w:val="009A6BA1"/>
    <w:rsid w:val="009B3250"/>
    <w:rsid w:val="009B50E3"/>
    <w:rsid w:val="009C2745"/>
    <w:rsid w:val="009C308E"/>
    <w:rsid w:val="009E10EE"/>
    <w:rsid w:val="009E2586"/>
    <w:rsid w:val="009E69D1"/>
    <w:rsid w:val="009E6A3E"/>
    <w:rsid w:val="009F6666"/>
    <w:rsid w:val="009F7BD7"/>
    <w:rsid w:val="00A0583E"/>
    <w:rsid w:val="00A20806"/>
    <w:rsid w:val="00A218EF"/>
    <w:rsid w:val="00A2736E"/>
    <w:rsid w:val="00A30EAE"/>
    <w:rsid w:val="00A31767"/>
    <w:rsid w:val="00A3405B"/>
    <w:rsid w:val="00A356B4"/>
    <w:rsid w:val="00A47582"/>
    <w:rsid w:val="00A65D3F"/>
    <w:rsid w:val="00A85F81"/>
    <w:rsid w:val="00A871CE"/>
    <w:rsid w:val="00A927ED"/>
    <w:rsid w:val="00A92AD0"/>
    <w:rsid w:val="00AA4FFA"/>
    <w:rsid w:val="00AB0031"/>
    <w:rsid w:val="00AC0313"/>
    <w:rsid w:val="00AD43F3"/>
    <w:rsid w:val="00AE028D"/>
    <w:rsid w:val="00AE18AA"/>
    <w:rsid w:val="00AE31E9"/>
    <w:rsid w:val="00AF11CD"/>
    <w:rsid w:val="00B00687"/>
    <w:rsid w:val="00B0387A"/>
    <w:rsid w:val="00B04312"/>
    <w:rsid w:val="00B13C28"/>
    <w:rsid w:val="00B240B2"/>
    <w:rsid w:val="00B30EC6"/>
    <w:rsid w:val="00B3477F"/>
    <w:rsid w:val="00B50E02"/>
    <w:rsid w:val="00B60731"/>
    <w:rsid w:val="00B621E6"/>
    <w:rsid w:val="00B652E0"/>
    <w:rsid w:val="00B85CFA"/>
    <w:rsid w:val="00B85D3C"/>
    <w:rsid w:val="00B92FCD"/>
    <w:rsid w:val="00BA055A"/>
    <w:rsid w:val="00BB1B14"/>
    <w:rsid w:val="00BB29C2"/>
    <w:rsid w:val="00BD27A8"/>
    <w:rsid w:val="00BE063C"/>
    <w:rsid w:val="00BE31CB"/>
    <w:rsid w:val="00BF18EE"/>
    <w:rsid w:val="00BF1984"/>
    <w:rsid w:val="00C00955"/>
    <w:rsid w:val="00C070A0"/>
    <w:rsid w:val="00C10689"/>
    <w:rsid w:val="00C7133C"/>
    <w:rsid w:val="00C7368E"/>
    <w:rsid w:val="00C91739"/>
    <w:rsid w:val="00C9565D"/>
    <w:rsid w:val="00CC0AFB"/>
    <w:rsid w:val="00CC22C0"/>
    <w:rsid w:val="00CC4EEC"/>
    <w:rsid w:val="00CD31CF"/>
    <w:rsid w:val="00CD3CB7"/>
    <w:rsid w:val="00CF352C"/>
    <w:rsid w:val="00CF720F"/>
    <w:rsid w:val="00CF771E"/>
    <w:rsid w:val="00D0041C"/>
    <w:rsid w:val="00D060F8"/>
    <w:rsid w:val="00D258FC"/>
    <w:rsid w:val="00D277CA"/>
    <w:rsid w:val="00D27BE6"/>
    <w:rsid w:val="00D310C5"/>
    <w:rsid w:val="00D40A02"/>
    <w:rsid w:val="00D45015"/>
    <w:rsid w:val="00D45F35"/>
    <w:rsid w:val="00D46AA6"/>
    <w:rsid w:val="00D50533"/>
    <w:rsid w:val="00D53C61"/>
    <w:rsid w:val="00D61715"/>
    <w:rsid w:val="00D64E01"/>
    <w:rsid w:val="00D6552A"/>
    <w:rsid w:val="00D73AB5"/>
    <w:rsid w:val="00D7425E"/>
    <w:rsid w:val="00D7456E"/>
    <w:rsid w:val="00D7500B"/>
    <w:rsid w:val="00D76CD8"/>
    <w:rsid w:val="00D80AAE"/>
    <w:rsid w:val="00D8100F"/>
    <w:rsid w:val="00D83545"/>
    <w:rsid w:val="00D91A11"/>
    <w:rsid w:val="00D963E8"/>
    <w:rsid w:val="00DA0898"/>
    <w:rsid w:val="00DA4A02"/>
    <w:rsid w:val="00DB33E3"/>
    <w:rsid w:val="00DD2DE4"/>
    <w:rsid w:val="00DD3ABF"/>
    <w:rsid w:val="00DD76D6"/>
    <w:rsid w:val="00DE303B"/>
    <w:rsid w:val="00DE5820"/>
    <w:rsid w:val="00DF2BD0"/>
    <w:rsid w:val="00DF2E70"/>
    <w:rsid w:val="00DF4417"/>
    <w:rsid w:val="00DF47CB"/>
    <w:rsid w:val="00DF6BAD"/>
    <w:rsid w:val="00E022FD"/>
    <w:rsid w:val="00E0444F"/>
    <w:rsid w:val="00E056CE"/>
    <w:rsid w:val="00E072CE"/>
    <w:rsid w:val="00E172A8"/>
    <w:rsid w:val="00E21E9D"/>
    <w:rsid w:val="00E34313"/>
    <w:rsid w:val="00E47B96"/>
    <w:rsid w:val="00E55A29"/>
    <w:rsid w:val="00E80228"/>
    <w:rsid w:val="00E87CB8"/>
    <w:rsid w:val="00E9036A"/>
    <w:rsid w:val="00E90B2C"/>
    <w:rsid w:val="00E932CB"/>
    <w:rsid w:val="00EA1E64"/>
    <w:rsid w:val="00EA279D"/>
    <w:rsid w:val="00EA6C0C"/>
    <w:rsid w:val="00EC30AB"/>
    <w:rsid w:val="00EC70EC"/>
    <w:rsid w:val="00ED0662"/>
    <w:rsid w:val="00EE2924"/>
    <w:rsid w:val="00EE3C0B"/>
    <w:rsid w:val="00EE7215"/>
    <w:rsid w:val="00EE7D63"/>
    <w:rsid w:val="00EF7D31"/>
    <w:rsid w:val="00F05F1A"/>
    <w:rsid w:val="00F32A00"/>
    <w:rsid w:val="00F5100B"/>
    <w:rsid w:val="00F565F7"/>
    <w:rsid w:val="00F60627"/>
    <w:rsid w:val="00F642D0"/>
    <w:rsid w:val="00F713C3"/>
    <w:rsid w:val="00FA3B7F"/>
    <w:rsid w:val="00FB4A48"/>
    <w:rsid w:val="00FD08A6"/>
    <w:rsid w:val="00FD628E"/>
    <w:rsid w:val="00FE1007"/>
    <w:rsid w:val="00FE3317"/>
    <w:rsid w:val="00FF333D"/>
    <w:rsid w:val="00FF3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64794"/>
    <w:pPr>
      <w:widowControl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64794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964794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964794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5D0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55D0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55D02"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96479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A1E64"/>
    <w:rPr>
      <w:rFonts w:cs="Times New Roman"/>
    </w:rPr>
  </w:style>
  <w:style w:type="paragraph" w:styleId="a5">
    <w:name w:val="footer"/>
    <w:basedOn w:val="a"/>
    <w:link w:val="a6"/>
    <w:uiPriority w:val="99"/>
    <w:rsid w:val="0096479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A1E64"/>
    <w:rPr>
      <w:rFonts w:cs="Times New Roman"/>
    </w:rPr>
  </w:style>
  <w:style w:type="paragraph" w:styleId="a7">
    <w:name w:val="caption"/>
    <w:basedOn w:val="a"/>
    <w:next w:val="a"/>
    <w:uiPriority w:val="99"/>
    <w:qFormat/>
    <w:rsid w:val="00964794"/>
    <w:pPr>
      <w:widowControl/>
      <w:jc w:val="center"/>
    </w:pPr>
    <w:rPr>
      <w:b/>
      <w:sz w:val="40"/>
    </w:rPr>
  </w:style>
  <w:style w:type="paragraph" w:customStyle="1" w:styleId="ConsPlusNormal">
    <w:name w:val="ConsPlusNormal"/>
    <w:uiPriority w:val="99"/>
    <w:rsid w:val="00EA1E64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8">
    <w:name w:val="Знак"/>
    <w:basedOn w:val="a"/>
    <w:uiPriority w:val="99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styleId="a9">
    <w:name w:val="Hyperlink"/>
    <w:basedOn w:val="a0"/>
    <w:uiPriority w:val="99"/>
    <w:rsid w:val="00EA1E64"/>
    <w:rPr>
      <w:rFonts w:cs="Times New Roman"/>
      <w:color w:val="0000FF"/>
      <w:u w:val="single"/>
    </w:rPr>
  </w:style>
  <w:style w:type="paragraph" w:styleId="aa">
    <w:name w:val="Document Map"/>
    <w:basedOn w:val="a"/>
    <w:link w:val="ab"/>
    <w:uiPriority w:val="99"/>
    <w:rsid w:val="00EA1E64"/>
    <w:pPr>
      <w:widowControl/>
      <w:spacing w:line="228" w:lineRule="auto"/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b">
    <w:name w:val="Схема документа Знак"/>
    <w:basedOn w:val="a0"/>
    <w:link w:val="aa"/>
    <w:uiPriority w:val="99"/>
    <w:locked/>
    <w:rsid w:val="00EA1E64"/>
    <w:rPr>
      <w:rFonts w:ascii="Tahoma" w:hAnsi="Tahoma" w:cs="Times New Roman"/>
      <w:sz w:val="16"/>
      <w:szCs w:val="16"/>
      <w:lang w:eastAsia="en-US"/>
    </w:rPr>
  </w:style>
  <w:style w:type="character" w:styleId="ac">
    <w:name w:val="FollowedHyperlink"/>
    <w:basedOn w:val="a0"/>
    <w:uiPriority w:val="99"/>
    <w:rsid w:val="00EA1E6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font6">
    <w:name w:val="font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b/>
      <w:bCs/>
      <w:sz w:val="28"/>
      <w:szCs w:val="28"/>
    </w:rPr>
  </w:style>
  <w:style w:type="paragraph" w:customStyle="1" w:styleId="font7">
    <w:name w:val="font7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7"/>
      <w:szCs w:val="27"/>
    </w:rPr>
  </w:style>
  <w:style w:type="paragraph" w:customStyle="1" w:styleId="xl66">
    <w:name w:val="xl66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7">
    <w:name w:val="xl67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36"/>
      <w:szCs w:val="36"/>
    </w:rPr>
  </w:style>
  <w:style w:type="paragraph" w:customStyle="1" w:styleId="xl68">
    <w:name w:val="xl6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9">
    <w:name w:val="xl69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71">
    <w:name w:val="xl7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2"/>
      <w:szCs w:val="32"/>
    </w:rPr>
  </w:style>
  <w:style w:type="paragraph" w:customStyle="1" w:styleId="xl72">
    <w:name w:val="xl72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73">
    <w:name w:val="xl73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74">
    <w:name w:val="xl7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5">
    <w:name w:val="xl7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7">
    <w:name w:val="xl7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8">
    <w:name w:val="xl7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9">
    <w:name w:val="xl7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80">
    <w:name w:val="xl8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81">
    <w:name w:val="xl8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3">
    <w:name w:val="xl8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4">
    <w:name w:val="xl8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5">
    <w:name w:val="xl8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6">
    <w:name w:val="xl8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6"/>
      <w:szCs w:val="36"/>
    </w:rPr>
  </w:style>
  <w:style w:type="paragraph" w:customStyle="1" w:styleId="xl87">
    <w:name w:val="xl8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92">
    <w:name w:val="xl9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93">
    <w:name w:val="xl9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2">
    <w:name w:val="xl102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03">
    <w:name w:val="xl10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05">
    <w:name w:val="xl10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107">
    <w:name w:val="xl10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108">
    <w:name w:val="xl108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EA1E64"/>
    <w:pPr>
      <w:widowControl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10">
    <w:name w:val="xl11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  <w:sz w:val="28"/>
      <w:szCs w:val="28"/>
    </w:rPr>
  </w:style>
  <w:style w:type="paragraph" w:customStyle="1" w:styleId="xl111">
    <w:name w:val="xl11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2">
    <w:name w:val="xl11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3">
    <w:name w:val="xl11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36"/>
      <w:szCs w:val="36"/>
    </w:rPr>
  </w:style>
  <w:style w:type="paragraph" w:customStyle="1" w:styleId="xl114">
    <w:name w:val="xl11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15">
    <w:name w:val="xl11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sz w:val="28"/>
      <w:szCs w:val="28"/>
    </w:rPr>
  </w:style>
  <w:style w:type="paragraph" w:customStyle="1" w:styleId="xl116">
    <w:name w:val="xl11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7">
    <w:name w:val="xl11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8">
    <w:name w:val="xl11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9">
    <w:name w:val="xl11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0">
    <w:name w:val="xl12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121">
    <w:name w:val="xl12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2">
    <w:name w:val="xl12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3">
    <w:name w:val="xl12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4">
    <w:name w:val="xl12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5">
    <w:name w:val="xl125"/>
    <w:basedOn w:val="a"/>
    <w:uiPriority w:val="99"/>
    <w:rsid w:val="00EA1E64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6">
    <w:name w:val="xl126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7">
    <w:name w:val="xl12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8">
    <w:name w:val="xl128"/>
    <w:basedOn w:val="a"/>
    <w:uiPriority w:val="99"/>
    <w:rsid w:val="00EA1E64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9">
    <w:name w:val="xl129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0">
    <w:name w:val="xl13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1">
    <w:name w:val="xl13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2">
    <w:name w:val="xl13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3">
    <w:name w:val="xl13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6">
    <w:name w:val="xl13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7">
    <w:name w:val="xl13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8">
    <w:name w:val="xl13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9">
    <w:name w:val="xl13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0">
    <w:name w:val="xl14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1">
    <w:name w:val="xl14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2">
    <w:name w:val="xl14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3">
    <w:name w:val="xl14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4">
    <w:name w:val="xl14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5">
    <w:name w:val="xl14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6">
    <w:name w:val="xl146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8">
    <w:name w:val="xl14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49">
    <w:name w:val="xl149"/>
    <w:basedOn w:val="a"/>
    <w:uiPriority w:val="99"/>
    <w:rsid w:val="00EA1E64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1">
    <w:name w:val="xl15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2">
    <w:name w:val="xl15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3">
    <w:name w:val="xl15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4">
    <w:name w:val="xl154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6">
    <w:name w:val="xl156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7">
    <w:name w:val="xl15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8">
    <w:name w:val="xl158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9">
    <w:name w:val="xl159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5">
    <w:name w:val="Знак5 Знак Знак Знак"/>
    <w:basedOn w:val="a"/>
    <w:uiPriority w:val="99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d">
    <w:name w:val="Balloon Text"/>
    <w:basedOn w:val="a"/>
    <w:link w:val="ae"/>
    <w:uiPriority w:val="99"/>
    <w:rsid w:val="00EA1E64"/>
    <w:pPr>
      <w:widowControl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A1E64"/>
    <w:rPr>
      <w:rFonts w:ascii="Tahoma" w:hAnsi="Tahoma" w:cs="Times New Roman"/>
      <w:sz w:val="16"/>
      <w:szCs w:val="16"/>
    </w:rPr>
  </w:style>
  <w:style w:type="table" w:styleId="af">
    <w:name w:val="Table Grid"/>
    <w:basedOn w:val="a1"/>
    <w:uiPriority w:val="99"/>
    <w:rsid w:val="00AE18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99"/>
    <w:qFormat/>
    <w:rsid w:val="004E1D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96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1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PC</cp:lastModifiedBy>
  <cp:revision>2</cp:revision>
  <cp:lastPrinted>2018-01-22T06:14:00Z</cp:lastPrinted>
  <dcterms:created xsi:type="dcterms:W3CDTF">2020-06-16T06:55:00Z</dcterms:created>
  <dcterms:modified xsi:type="dcterms:W3CDTF">2020-06-16T06:55:00Z</dcterms:modified>
</cp:coreProperties>
</file>